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VGW Edenkoben - Umbau Pumpwerk Roschbach: Los 2: Demontage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26_071_101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